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294DD" w14:textId="7A44B65A" w:rsidR="00E25E48" w:rsidRDefault="00EB4C92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TSG </w:t>
      </w:r>
      <w:r w:rsidR="00E25E48">
        <w:rPr>
          <w:rFonts w:cs="Arial"/>
          <w:b/>
          <w:noProof/>
          <w:sz w:val="24"/>
        </w:rPr>
        <w:t>SA</w:t>
      </w:r>
      <w:r w:rsidR="00C742B7">
        <w:rPr>
          <w:rFonts w:cs="Arial"/>
          <w:b/>
          <w:noProof/>
          <w:sz w:val="24"/>
        </w:rPr>
        <w:t xml:space="preserve"> Meeting #</w:t>
      </w:r>
      <w:r w:rsidR="00E93AA7">
        <w:rPr>
          <w:rFonts w:cs="Arial"/>
          <w:b/>
          <w:noProof/>
          <w:sz w:val="24"/>
        </w:rPr>
        <w:t>91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</w:t>
      </w:r>
      <w:r>
        <w:rPr>
          <w:rFonts w:cs="Arial"/>
          <w:b/>
          <w:noProof/>
          <w:sz w:val="24"/>
        </w:rPr>
        <w:t>P</w:t>
      </w:r>
      <w:r w:rsidR="000641B7">
        <w:rPr>
          <w:rFonts w:cs="Arial"/>
          <w:b/>
          <w:noProof/>
          <w:sz w:val="24"/>
        </w:rPr>
        <w:t>-</w:t>
      </w:r>
      <w:r w:rsidR="00EA37A1">
        <w:rPr>
          <w:rFonts w:cs="Arial"/>
          <w:b/>
          <w:noProof/>
          <w:sz w:val="24"/>
        </w:rPr>
        <w:t>2</w:t>
      </w:r>
      <w:r w:rsidR="007E1042">
        <w:rPr>
          <w:rFonts w:cs="Arial"/>
          <w:b/>
          <w:noProof/>
          <w:sz w:val="24"/>
        </w:rPr>
        <w:t>10130</w:t>
      </w:r>
    </w:p>
    <w:p w14:paraId="44D5CEB5" w14:textId="6C3DEA01" w:rsidR="00E25E48" w:rsidRDefault="00E93AA7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18-26 March 2021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</w:t>
      </w:r>
      <w:r w:rsidR="00EB4C92">
        <w:rPr>
          <w:rFonts w:cs="Arial"/>
          <w:b/>
          <w:noProof/>
          <w:sz w:val="24"/>
        </w:rPr>
        <w:t>ectronic meeting</w:t>
      </w:r>
    </w:p>
    <w:p w14:paraId="5967C94C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1B22DA38" w14:textId="77777777" w:rsidR="007E1042" w:rsidRDefault="004E3939" w:rsidP="007E1042">
      <w:pPr>
        <w:rPr>
          <w:b/>
          <w:bCs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0"/>
      <w:r w:rsidR="00225A65" w:rsidRPr="009F3517">
        <w:rPr>
          <w:b/>
          <w:color w:val="FF0000"/>
          <w:sz w:val="22"/>
          <w:szCs w:val="22"/>
        </w:rPr>
        <w:t>[DRAFT]</w:t>
      </w:r>
      <w:commentRangeEnd w:id="0"/>
      <w:r w:rsidR="00225A65" w:rsidRPr="009F3517">
        <w:rPr>
          <w:rStyle w:val="CommentReference"/>
          <w:b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>
        <w:rPr>
          <w:b/>
          <w:color w:val="FF0000"/>
          <w:sz w:val="22"/>
          <w:szCs w:val="22"/>
        </w:rPr>
        <w:t xml:space="preserve"> </w:t>
      </w:r>
      <w:r w:rsidR="007E1042">
        <w:rPr>
          <w:b/>
          <w:sz w:val="22"/>
          <w:szCs w:val="22"/>
        </w:rPr>
        <w:t xml:space="preserve">Reply </w:t>
      </w:r>
      <w:r w:rsidR="007E1042" w:rsidRPr="007E1042">
        <w:rPr>
          <w:b/>
          <w:bCs/>
          <w:sz w:val="22"/>
          <w:szCs w:val="22"/>
        </w:rPr>
        <w:t>LS on MulteFire PLMN-ID</w:t>
      </w:r>
    </w:p>
    <w:p w14:paraId="0B71FB71" w14:textId="77777777" w:rsidR="007E1042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7E1042" w:rsidRPr="007E1042">
        <w:rPr>
          <w:b/>
          <w:bCs/>
          <w:sz w:val="22"/>
          <w:szCs w:val="22"/>
        </w:rPr>
        <w:t>LS on MulteFire PLMN-ID</w:t>
      </w:r>
    </w:p>
    <w:p w14:paraId="54A0B89C" w14:textId="0EA058B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7E1042">
        <w:rPr>
          <w:b/>
          <w:sz w:val="22"/>
          <w:szCs w:val="22"/>
        </w:rPr>
        <w:t>Release 16</w:t>
      </w:r>
    </w:p>
    <w:bookmarkEnd w:id="3"/>
    <w:bookmarkEnd w:id="4"/>
    <w:bookmarkEnd w:id="5"/>
    <w:p w14:paraId="34D726AB" w14:textId="46E10015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7E1042">
        <w:rPr>
          <w:b/>
          <w:sz w:val="22"/>
          <w:szCs w:val="22"/>
        </w:rPr>
        <w:t>N/A</w:t>
      </w:r>
    </w:p>
    <w:p w14:paraId="3CF33A79" w14:textId="77777777" w:rsidR="003919DD" w:rsidRPr="009F3517" w:rsidRDefault="003919DD" w:rsidP="00767FC1">
      <w:pPr>
        <w:rPr>
          <w:b/>
        </w:rPr>
      </w:pPr>
    </w:p>
    <w:p w14:paraId="5A171151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</w:t>
      </w:r>
    </w:p>
    <w:p w14:paraId="420036B4" w14:textId="3098E7C4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7E1042">
        <w:rPr>
          <w:sz w:val="22"/>
          <w:szCs w:val="22"/>
        </w:rPr>
        <w:t>MulteFire Alliance</w:t>
      </w:r>
    </w:p>
    <w:p w14:paraId="1D3F6EE9" w14:textId="0EE0DBF5" w:rsidR="00B97703" w:rsidRPr="009F3517" w:rsidRDefault="00B97703" w:rsidP="00767FC1">
      <w:pPr>
        <w:rPr>
          <w:b/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7E1042">
        <w:rPr>
          <w:sz w:val="22"/>
          <w:szCs w:val="22"/>
        </w:rPr>
        <w:t>RAN, CT</w:t>
      </w:r>
    </w:p>
    <w:bookmarkEnd w:id="6"/>
    <w:bookmarkEnd w:id="7"/>
    <w:p w14:paraId="258E9A1E" w14:textId="77777777" w:rsidR="00B97703" w:rsidRPr="009F3517" w:rsidRDefault="00B97703" w:rsidP="00767FC1">
      <w:pPr>
        <w:rPr>
          <w:b/>
        </w:rPr>
      </w:pPr>
    </w:p>
    <w:p w14:paraId="6ABB3096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2A43D378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0714686E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34F70287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0328C239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4DAFBBA1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69BDEEC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666E25" w14:textId="3AC687C8" w:rsidR="00EB4C92" w:rsidRDefault="007E1042" w:rsidP="00EB4C92">
      <w:pPr>
        <w:rPr>
          <w:noProof/>
          <w:lang w:eastAsia="ko-KR"/>
        </w:rPr>
      </w:pPr>
      <w:r>
        <w:rPr>
          <w:lang w:eastAsia="ko-KR"/>
        </w:rPr>
        <w:t>TSG SA thanks MulteFire Alliance (MFA) on the LS on MulteFire Alliance PLMN-ID</w:t>
      </w:r>
      <w:r w:rsidR="00EB4C92">
        <w:rPr>
          <w:noProof/>
          <w:lang w:eastAsia="ko-KR"/>
        </w:rPr>
        <w:t>.</w:t>
      </w:r>
    </w:p>
    <w:p w14:paraId="6F3C0471" w14:textId="12DD573E" w:rsidR="002D2031" w:rsidRDefault="002D2031" w:rsidP="00EB4C92">
      <w:pPr>
        <w:rPr>
          <w:noProof/>
          <w:lang w:eastAsia="ko-KR"/>
        </w:rPr>
      </w:pPr>
      <w:r w:rsidRPr="009617A3">
        <w:rPr>
          <w:b/>
          <w:bCs/>
          <w:noProof/>
          <w:u w:val="single"/>
          <w:lang w:eastAsia="ko-KR"/>
        </w:rPr>
        <w:t>Question</w:t>
      </w:r>
      <w:r>
        <w:rPr>
          <w:noProof/>
          <w:lang w:eastAsia="ko-KR"/>
        </w:rPr>
        <w:t xml:space="preserve">: </w:t>
      </w:r>
      <w:r w:rsidRPr="002D2031">
        <w:rPr>
          <w:noProof/>
          <w:lang w:eastAsia="ko-KR"/>
        </w:rPr>
        <w:t>MFA would like to ask for 3GPP to confirm the potential use of the MFA PLMN-ID on 3GPP NR Private Networks.</w:t>
      </w:r>
    </w:p>
    <w:p w14:paraId="158F3B79" w14:textId="0BA7062B" w:rsidR="00740EAC" w:rsidRDefault="002D2031" w:rsidP="009D3C51">
      <w:pPr>
        <w:rPr>
          <w:noProof/>
          <w:lang w:eastAsia="ko-KR"/>
        </w:rPr>
      </w:pPr>
      <w:r>
        <w:rPr>
          <w:noProof/>
          <w:lang w:eastAsia="ko-KR"/>
        </w:rPr>
        <w:t>[</w:t>
      </w:r>
      <w:r w:rsidRPr="009617A3">
        <w:rPr>
          <w:b/>
          <w:bCs/>
          <w:noProof/>
          <w:lang w:eastAsia="ko-KR"/>
        </w:rPr>
        <w:t>TSG SA answer</w:t>
      </w:r>
      <w:r>
        <w:rPr>
          <w:noProof/>
          <w:lang w:eastAsia="ko-KR"/>
        </w:rPr>
        <w:t xml:space="preserve">]: </w:t>
      </w:r>
      <w:r w:rsidR="009D3C51">
        <w:rPr>
          <w:noProof/>
          <w:lang w:eastAsia="ko-KR"/>
        </w:rPr>
        <w:t xml:space="preserve">In current 3GPP </w:t>
      </w:r>
      <w:r w:rsidR="00B734AA">
        <w:rPr>
          <w:noProof/>
          <w:lang w:eastAsia="ko-KR"/>
        </w:rPr>
        <w:t>specifications, TSG SA is not aware of any</w:t>
      </w:r>
      <w:r w:rsidR="009D3C51" w:rsidRPr="009D3C51">
        <w:rPr>
          <w:noProof/>
          <w:lang w:eastAsia="ko-KR"/>
        </w:rPr>
        <w:t xml:space="preserve"> limitation to use any PLMN-ID for SNPN</w:t>
      </w:r>
      <w:r w:rsidR="00B734AA">
        <w:rPr>
          <w:noProof/>
          <w:lang w:eastAsia="ko-KR"/>
        </w:rPr>
        <w:t>s</w:t>
      </w:r>
      <w:r w:rsidR="0004651A">
        <w:rPr>
          <w:noProof/>
          <w:lang w:eastAsia="ko-KR"/>
        </w:rPr>
        <w:t xml:space="preserve"> that are defined by 3GPP since release 16</w:t>
      </w:r>
      <w:r w:rsidR="00B734AA">
        <w:rPr>
          <w:noProof/>
          <w:lang w:eastAsia="ko-KR"/>
        </w:rPr>
        <w:t xml:space="preserve">. </w:t>
      </w:r>
      <w:r w:rsidR="006D2D10">
        <w:rPr>
          <w:noProof/>
          <w:lang w:eastAsia="ko-KR"/>
        </w:rPr>
        <w:t>Since release 16, t</w:t>
      </w:r>
      <w:r w:rsidR="005B2031">
        <w:rPr>
          <w:noProof/>
          <w:lang w:eastAsia="ko-KR"/>
        </w:rPr>
        <w:t xml:space="preserve">he </w:t>
      </w:r>
      <w:r w:rsidR="009D3C51" w:rsidRPr="009D3C51">
        <w:rPr>
          <w:noProof/>
          <w:lang w:eastAsia="ko-KR"/>
        </w:rPr>
        <w:t xml:space="preserve">following </w:t>
      </w:r>
      <w:r w:rsidR="0004651A">
        <w:rPr>
          <w:noProof/>
          <w:lang w:eastAsia="ko-KR"/>
        </w:rPr>
        <w:t xml:space="preserve">related </w:t>
      </w:r>
      <w:r w:rsidR="005B2031">
        <w:rPr>
          <w:noProof/>
          <w:lang w:eastAsia="ko-KR"/>
        </w:rPr>
        <w:t>text is defined</w:t>
      </w:r>
      <w:r w:rsidR="009D3C51" w:rsidRPr="009D3C51">
        <w:rPr>
          <w:noProof/>
          <w:lang w:eastAsia="ko-KR"/>
        </w:rPr>
        <w:t xml:space="preserve"> in TS 23.501</w:t>
      </w:r>
      <w:r w:rsidR="00740EAC">
        <w:rPr>
          <w:noProof/>
          <w:lang w:eastAsia="ko-KR"/>
        </w:rPr>
        <w:t xml:space="preserve"> clause 5.30.2.1</w:t>
      </w:r>
      <w:r w:rsidR="009D3C51" w:rsidRPr="009D3C51">
        <w:rPr>
          <w:noProof/>
          <w:lang w:eastAsia="ko-KR"/>
        </w:rPr>
        <w:t>:</w:t>
      </w:r>
    </w:p>
    <w:p w14:paraId="3E2E8CEE" w14:textId="77777777" w:rsidR="002E2807" w:rsidRPr="002E2807" w:rsidRDefault="002E2807" w:rsidP="002E2807">
      <w:pPr>
        <w:pStyle w:val="Heading4"/>
        <w:rPr>
          <w:i/>
          <w:iCs/>
        </w:rPr>
      </w:pPr>
      <w:bookmarkStart w:id="8" w:name="_Toc51769464"/>
      <w:bookmarkStart w:id="9" w:name="_Toc59095816"/>
      <w:r w:rsidRPr="002E2807">
        <w:rPr>
          <w:i/>
          <w:iCs/>
        </w:rPr>
        <w:t>5.30.2.1</w:t>
      </w:r>
      <w:r w:rsidRPr="002E2807">
        <w:rPr>
          <w:i/>
          <w:iCs/>
        </w:rPr>
        <w:tab/>
        <w:t>Identifiers</w:t>
      </w:r>
      <w:bookmarkEnd w:id="8"/>
      <w:bookmarkEnd w:id="9"/>
    </w:p>
    <w:p w14:paraId="4B511A3A" w14:textId="6EFD4BD1" w:rsidR="009D3C51" w:rsidRPr="002E2807" w:rsidRDefault="00740EAC" w:rsidP="009D3C51">
      <w:pPr>
        <w:rPr>
          <w:i/>
          <w:iCs/>
          <w:noProof/>
          <w:lang w:eastAsia="ko-KR"/>
        </w:rPr>
      </w:pPr>
      <w:r w:rsidRPr="002E2807">
        <w:rPr>
          <w:i/>
          <w:iCs/>
          <w:noProof/>
          <w:lang w:eastAsia="ko-KR"/>
        </w:rPr>
        <w:t>The PLMN ID used for SNPNs is not required to be unique</w:t>
      </w:r>
      <w:r w:rsidR="009D3C51" w:rsidRPr="002E2807">
        <w:rPr>
          <w:i/>
          <w:iCs/>
          <w:noProof/>
          <w:lang w:eastAsia="ko-KR"/>
        </w:rPr>
        <w:t xml:space="preserve"> </w:t>
      </w:r>
    </w:p>
    <w:p w14:paraId="04F6DB9F" w14:textId="03BB54D6" w:rsidR="002D2031" w:rsidRDefault="009D3C51" w:rsidP="009D3C51">
      <w:pPr>
        <w:rPr>
          <w:i/>
          <w:iCs/>
          <w:noProof/>
          <w:lang w:eastAsia="ko-KR"/>
        </w:rPr>
      </w:pPr>
      <w:r w:rsidRPr="002E2807">
        <w:rPr>
          <w:i/>
          <w:iCs/>
          <w:noProof/>
          <w:lang w:eastAsia="ko-KR"/>
        </w:rPr>
        <w:t>NOTE 1:The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14:paraId="44B249F8" w14:textId="38EA66C7" w:rsidR="002E2807" w:rsidRDefault="002E2807" w:rsidP="009D3C51">
      <w:pPr>
        <w:rPr>
          <w:noProof/>
          <w:lang w:eastAsia="ko-KR"/>
        </w:rPr>
      </w:pPr>
      <w:r>
        <w:rPr>
          <w:noProof/>
          <w:lang w:eastAsia="ko-KR"/>
        </w:rPr>
        <w:t>[…]</w:t>
      </w:r>
    </w:p>
    <w:p w14:paraId="349C457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A223076" w14:textId="0F6D5AA8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CD28B6">
        <w:rPr>
          <w:b/>
        </w:rPr>
        <w:t>MulteFire Alliance</w:t>
      </w:r>
    </w:p>
    <w:p w14:paraId="3CAA0239" w14:textId="09DB4237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D28B6">
        <w:t>TSG SA asks MulteFire Alliance to take the above information into account</w:t>
      </w:r>
      <w:r w:rsidR="00EB4C92" w:rsidRPr="00EB4C92">
        <w:t>.</w:t>
      </w:r>
      <w:r w:rsidR="00EB4C92">
        <w:t xml:space="preserve"> </w:t>
      </w:r>
    </w:p>
    <w:p w14:paraId="6124190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0DFFC1A" w14:textId="77777777" w:rsidR="008F0739" w:rsidRDefault="008F0739" w:rsidP="008F0739">
      <w:r>
        <w:t xml:space="preserve">See latest meeting information in this webpage: </w:t>
      </w:r>
      <w:hyperlink r:id="rId11" w:history="1">
        <w:r w:rsidR="00EB4C92" w:rsidRPr="005E2FE4">
          <w:rPr>
            <w:rStyle w:val="Hyperlink"/>
          </w:rPr>
          <w:t>https://www.3gpp.org/DynaReport/Meetings-SP.htm</w:t>
        </w:r>
      </w:hyperlink>
    </w:p>
    <w:p w14:paraId="6BD748E2" w14:textId="77777777" w:rsidR="00EB4C92" w:rsidRDefault="00EB4C92" w:rsidP="008F0739"/>
    <w:p w14:paraId="3D140555" w14:textId="77777777" w:rsidR="008F0739" w:rsidRDefault="008F0739" w:rsidP="008F0739"/>
    <w:p w14:paraId="441D51D7" w14:textId="77777777" w:rsidR="008F0739" w:rsidRDefault="008F0739" w:rsidP="004E5FE6"/>
    <w:p w14:paraId="33D97548" w14:textId="77777777" w:rsidR="00EA37A1" w:rsidRDefault="00EA37A1" w:rsidP="00F17876"/>
    <w:p w14:paraId="38750C45" w14:textId="77777777" w:rsidR="00EF1E13" w:rsidRDefault="00EF1E13" w:rsidP="00C446AA"/>
    <w:p w14:paraId="7D6486FC" w14:textId="77777777" w:rsidR="00C446AA" w:rsidRDefault="00C446AA" w:rsidP="004C79A5"/>
    <w:p w14:paraId="149B5C2C" w14:textId="77777777" w:rsidR="002A4237" w:rsidRDefault="002A4237" w:rsidP="004D5E79"/>
    <w:p w14:paraId="272BC9BF" w14:textId="77777777" w:rsidR="00844CBC" w:rsidRPr="00966940" w:rsidRDefault="00844CBC" w:rsidP="00A97E23">
      <w:pPr>
        <w:rPr>
          <w:vertAlign w:val="subscript"/>
        </w:rPr>
      </w:pPr>
    </w:p>
    <w:p w14:paraId="55E75BFC" w14:textId="77777777" w:rsidR="004A1524" w:rsidRPr="00966940" w:rsidRDefault="004A1524" w:rsidP="004A1524">
      <w:pPr>
        <w:rPr>
          <w:vertAlign w:val="subscript"/>
        </w:rPr>
      </w:pPr>
    </w:p>
    <w:p w14:paraId="27C0A3D9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245A7262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45A726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45A7262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40A76E" w14:textId="77777777" w:rsidR="00FD6CDA" w:rsidRDefault="00FD6CDA" w:rsidP="00767FC1">
      <w:r>
        <w:separator/>
      </w:r>
    </w:p>
  </w:endnote>
  <w:endnote w:type="continuationSeparator" w:id="0">
    <w:p w14:paraId="02D6E255" w14:textId="77777777" w:rsidR="00FD6CDA" w:rsidRDefault="00FD6CDA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5F95B5" w14:textId="77777777" w:rsidR="00FD6CDA" w:rsidRDefault="00FD6CDA" w:rsidP="00767FC1">
      <w:r>
        <w:separator/>
      </w:r>
    </w:p>
  </w:footnote>
  <w:footnote w:type="continuationSeparator" w:id="0">
    <w:p w14:paraId="1C479AEE" w14:textId="77777777" w:rsidR="00FD6CDA" w:rsidRDefault="00FD6CDA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4651A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5F34"/>
    <w:rsid w:val="00277436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2031"/>
    <w:rsid w:val="002D383A"/>
    <w:rsid w:val="002E2807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3422"/>
    <w:rsid w:val="003C6EF7"/>
    <w:rsid w:val="003D1E75"/>
    <w:rsid w:val="003D4F7C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52B0D"/>
    <w:rsid w:val="00555B76"/>
    <w:rsid w:val="005706FA"/>
    <w:rsid w:val="00574E10"/>
    <w:rsid w:val="00580A15"/>
    <w:rsid w:val="005947BE"/>
    <w:rsid w:val="005A45F4"/>
    <w:rsid w:val="005B2031"/>
    <w:rsid w:val="005C6364"/>
    <w:rsid w:val="005D55DD"/>
    <w:rsid w:val="005E111B"/>
    <w:rsid w:val="005F0A17"/>
    <w:rsid w:val="00615537"/>
    <w:rsid w:val="006218FF"/>
    <w:rsid w:val="0062790C"/>
    <w:rsid w:val="00630218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6D2D10"/>
    <w:rsid w:val="00715DD6"/>
    <w:rsid w:val="00717A41"/>
    <w:rsid w:val="00726AD7"/>
    <w:rsid w:val="00740EAC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D0284"/>
    <w:rsid w:val="007E1042"/>
    <w:rsid w:val="007E5404"/>
    <w:rsid w:val="007F1926"/>
    <w:rsid w:val="007F4F92"/>
    <w:rsid w:val="00830682"/>
    <w:rsid w:val="0083604C"/>
    <w:rsid w:val="008413BE"/>
    <w:rsid w:val="00843F8E"/>
    <w:rsid w:val="00844CBC"/>
    <w:rsid w:val="00877280"/>
    <w:rsid w:val="00886ACD"/>
    <w:rsid w:val="008B17DC"/>
    <w:rsid w:val="008D772F"/>
    <w:rsid w:val="008E3CAA"/>
    <w:rsid w:val="008F0739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17A3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D3C51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20956"/>
    <w:rsid w:val="00B421FF"/>
    <w:rsid w:val="00B429B3"/>
    <w:rsid w:val="00B47F28"/>
    <w:rsid w:val="00B63968"/>
    <w:rsid w:val="00B734AA"/>
    <w:rsid w:val="00B85108"/>
    <w:rsid w:val="00B86AF5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914A2"/>
    <w:rsid w:val="00C92876"/>
    <w:rsid w:val="00CA0F5C"/>
    <w:rsid w:val="00CA10DD"/>
    <w:rsid w:val="00CA1ED3"/>
    <w:rsid w:val="00CD0B02"/>
    <w:rsid w:val="00CD28B6"/>
    <w:rsid w:val="00D0476C"/>
    <w:rsid w:val="00D07F6F"/>
    <w:rsid w:val="00D1586F"/>
    <w:rsid w:val="00D305B8"/>
    <w:rsid w:val="00D42CFC"/>
    <w:rsid w:val="00D47889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3AA7"/>
    <w:rsid w:val="00E95396"/>
    <w:rsid w:val="00EA1CCC"/>
    <w:rsid w:val="00EA37A1"/>
    <w:rsid w:val="00EB45B4"/>
    <w:rsid w:val="00EB4C92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285"/>
    <w:rsid w:val="00F41356"/>
    <w:rsid w:val="00F86659"/>
    <w:rsid w:val="00FB071E"/>
    <w:rsid w:val="00FB3D77"/>
    <w:rsid w:val="00FB403C"/>
    <w:rsid w:val="00FD6CDA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6DD164"/>
  <w15:chartTrackingRefBased/>
  <w15:docId w15:val="{ED46B9F6-DC88-487A-8C74-6A9CA20A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DynaReport/Meetings-SP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1810</CharactersWithSpaces>
  <SharedDoc>false</SharedDoc>
  <HLinks>
    <vt:vector size="12" baseType="variant">
      <vt:variant>
        <vt:i4>2555941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https://www.3gpp.org/DynaReport/Meetings-SP.htm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Qualcomm-HZ-143</cp:lastModifiedBy>
  <cp:revision>13</cp:revision>
  <cp:lastPrinted>2002-04-23T08:10:00Z</cp:lastPrinted>
  <dcterms:created xsi:type="dcterms:W3CDTF">2021-03-15T11:56:00Z</dcterms:created>
  <dcterms:modified xsi:type="dcterms:W3CDTF">2021-03-15T12:05:00Z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